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6AE" w:rsidRDefault="00DB56AE" w:rsidP="00DB56A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Baldwin OSBREN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DB56AE" w:rsidRDefault="00DB56AE" w:rsidP="00DB56A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B56AE" w:rsidRDefault="00DB56AE" w:rsidP="00DB56A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B56AE" w:rsidRDefault="00DB56AE" w:rsidP="00DB56A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trespass against Richard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Nancothen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Porthia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DB56AE" w:rsidRDefault="00DB56AE" w:rsidP="00DB56A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DB56AE" w:rsidRDefault="00DB56AE" w:rsidP="00DB56A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B56AE" w:rsidRDefault="00DB56AE" w:rsidP="00DB56A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B56AE" w:rsidRDefault="00DB56AE" w:rsidP="00DB56A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19 April 2016</w:t>
      </w:r>
    </w:p>
    <w:p w:rsidR="006B2F86" w:rsidRPr="00E71FC3" w:rsidRDefault="00DB56A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6AE" w:rsidRDefault="00DB56AE" w:rsidP="00E71FC3">
      <w:pPr>
        <w:spacing w:after="0" w:line="240" w:lineRule="auto"/>
      </w:pPr>
      <w:r>
        <w:separator/>
      </w:r>
    </w:p>
  </w:endnote>
  <w:endnote w:type="continuationSeparator" w:id="0">
    <w:p w:rsidR="00DB56AE" w:rsidRDefault="00DB56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6AE" w:rsidRDefault="00DB56AE" w:rsidP="00E71FC3">
      <w:pPr>
        <w:spacing w:after="0" w:line="240" w:lineRule="auto"/>
      </w:pPr>
      <w:r>
        <w:separator/>
      </w:r>
    </w:p>
  </w:footnote>
  <w:footnote w:type="continuationSeparator" w:id="0">
    <w:p w:rsidR="00DB56AE" w:rsidRDefault="00DB56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6AE"/>
    <w:rsid w:val="00AB52E8"/>
    <w:rsid w:val="00B16D3F"/>
    <w:rsid w:val="00DB56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341A0A-A0F2-46FD-9027-6D9D6D9E3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B56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2016-05-07T19:34:00Z</dcterms:created>
  <dcterms:modified xsi:type="dcterms:W3CDTF">2016-05-07T19:35:00Z</dcterms:modified>
</cp:coreProperties>
</file>